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4078A" w14:textId="77777777" w:rsidR="009A786A" w:rsidRDefault="009A786A" w:rsidP="009A786A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WARDYN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28021C6A" w14:textId="77777777" w:rsidR="009A786A" w:rsidRDefault="009A786A" w:rsidP="009A786A">
      <w:pPr>
        <w:pStyle w:val="NoSpacing"/>
        <w:rPr>
          <w:rFonts w:cs="Times New Roman"/>
          <w:szCs w:val="24"/>
        </w:rPr>
      </w:pPr>
    </w:p>
    <w:p w14:paraId="7408DBD5" w14:textId="77777777" w:rsidR="009A786A" w:rsidRDefault="009A786A" w:rsidP="009A786A">
      <w:pPr>
        <w:pStyle w:val="NoSpacing"/>
        <w:rPr>
          <w:rFonts w:cs="Times New Roman"/>
          <w:szCs w:val="24"/>
        </w:rPr>
      </w:pPr>
    </w:p>
    <w:p w14:paraId="12E6659B" w14:textId="77777777" w:rsidR="009A786A" w:rsidRDefault="009A786A" w:rsidP="009A7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Hertford</w:t>
      </w:r>
    </w:p>
    <w:p w14:paraId="2BD49C17" w14:textId="77777777" w:rsidR="009A786A" w:rsidRDefault="009A786A" w:rsidP="009A7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Richard </w:t>
      </w:r>
      <w:proofErr w:type="spellStart"/>
      <w:r>
        <w:rPr>
          <w:rFonts w:cs="Times New Roman"/>
          <w:szCs w:val="24"/>
        </w:rPr>
        <w:t>Pygot</w:t>
      </w:r>
      <w:proofErr w:type="spellEnd"/>
      <w:r>
        <w:rPr>
          <w:rFonts w:cs="Times New Roman"/>
          <w:szCs w:val="24"/>
        </w:rPr>
        <w:t>(q.v.).</w:t>
      </w:r>
    </w:p>
    <w:p w14:paraId="1674DB5A" w14:textId="77777777" w:rsidR="009A786A" w:rsidRDefault="009A786A" w:rsidP="009A786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C0FB9A1" w14:textId="77777777" w:rsidR="009A786A" w:rsidRDefault="009A786A" w:rsidP="009A786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p.63)</w:t>
      </w:r>
    </w:p>
    <w:p w14:paraId="2251163A" w14:textId="77777777" w:rsidR="009A786A" w:rsidRDefault="009A786A" w:rsidP="009A786A">
      <w:pPr>
        <w:pStyle w:val="NoSpacing"/>
        <w:rPr>
          <w:rFonts w:eastAsia="Times New Roman" w:cs="Times New Roman"/>
          <w:szCs w:val="24"/>
        </w:rPr>
      </w:pPr>
    </w:p>
    <w:p w14:paraId="1BCE8684" w14:textId="77777777" w:rsidR="009A786A" w:rsidRDefault="009A786A" w:rsidP="009A786A">
      <w:pPr>
        <w:pStyle w:val="NoSpacing"/>
        <w:rPr>
          <w:rFonts w:eastAsia="Times New Roman" w:cs="Times New Roman"/>
          <w:szCs w:val="24"/>
        </w:rPr>
      </w:pPr>
    </w:p>
    <w:p w14:paraId="5D0B2874" w14:textId="77777777" w:rsidR="009A786A" w:rsidRDefault="009A786A" w:rsidP="009A786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May 2023</w:t>
      </w:r>
    </w:p>
    <w:p w14:paraId="2ADFF22A" w14:textId="101BD451" w:rsidR="009A786A" w:rsidRPr="009A786A" w:rsidRDefault="009A786A" w:rsidP="009A786A">
      <w:pPr>
        <w:pStyle w:val="NoSpacing"/>
        <w:jc w:val="both"/>
        <w:rPr>
          <w:rFonts w:eastAsia="Times New Roman" w:cs="Times New Roman"/>
          <w:szCs w:val="24"/>
        </w:rPr>
      </w:pPr>
    </w:p>
    <w:p w14:paraId="66D1CF7A" w14:textId="3427EE2A" w:rsidR="00CC4883" w:rsidRPr="00CC4883" w:rsidRDefault="00CC4883" w:rsidP="00CC4883">
      <w:pPr>
        <w:pStyle w:val="NoSpacing"/>
        <w:rPr>
          <w:rFonts w:cs="Times New Roman"/>
          <w:szCs w:val="24"/>
        </w:rPr>
      </w:pPr>
    </w:p>
    <w:sectPr w:rsidR="00CC4883" w:rsidRPr="00CC48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9983E" w14:textId="77777777" w:rsidR="00CC4883" w:rsidRDefault="00CC4883" w:rsidP="009139A6">
      <w:r>
        <w:separator/>
      </w:r>
    </w:p>
  </w:endnote>
  <w:endnote w:type="continuationSeparator" w:id="0">
    <w:p w14:paraId="5395923F" w14:textId="77777777" w:rsidR="00CC4883" w:rsidRDefault="00CC48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700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0F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4E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49CB" w14:textId="77777777" w:rsidR="00CC4883" w:rsidRDefault="00CC4883" w:rsidP="009139A6">
      <w:r>
        <w:separator/>
      </w:r>
    </w:p>
  </w:footnote>
  <w:footnote w:type="continuationSeparator" w:id="0">
    <w:p w14:paraId="790E5102" w14:textId="77777777" w:rsidR="00CC4883" w:rsidRDefault="00CC48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952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67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B82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883"/>
    <w:rsid w:val="000666E0"/>
    <w:rsid w:val="002510B7"/>
    <w:rsid w:val="002F7AD4"/>
    <w:rsid w:val="005256A6"/>
    <w:rsid w:val="005C130B"/>
    <w:rsid w:val="007D6A28"/>
    <w:rsid w:val="00826F5C"/>
    <w:rsid w:val="009139A6"/>
    <w:rsid w:val="009448BB"/>
    <w:rsid w:val="00947624"/>
    <w:rsid w:val="009A786A"/>
    <w:rsid w:val="00A3176C"/>
    <w:rsid w:val="00AE65F8"/>
    <w:rsid w:val="00BA00AB"/>
    <w:rsid w:val="00CB4ED9"/>
    <w:rsid w:val="00CC488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0414C"/>
  <w15:chartTrackingRefBased/>
  <w15:docId w15:val="{DADB558B-A768-4115-9C7B-44E76AA1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2023-05-24T18:17:00Z</dcterms:created>
  <dcterms:modified xsi:type="dcterms:W3CDTF">2023-05-24T20:29:00Z</dcterms:modified>
</cp:coreProperties>
</file>